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70B" w:rsidRPr="0069770B" w:rsidRDefault="0069770B" w:rsidP="0069770B">
      <w:pPr>
        <w:spacing w:after="0" w:line="240" w:lineRule="auto"/>
        <w:jc w:val="center"/>
        <w:outlineLvl w:val="0"/>
        <w:rPr>
          <w:rFonts w:ascii="Arial" w:eastAsia="Times New Roman" w:hAnsi="Arial" w:cs="Arial"/>
          <w:b/>
          <w:bCs/>
          <w:kern w:val="36"/>
          <w:u w:val="single"/>
          <w:lang w:eastAsia="en-AU"/>
        </w:rPr>
      </w:pPr>
      <w:bookmarkStart w:id="0" w:name="_GoBack"/>
      <w:bookmarkEnd w:id="0"/>
      <w:r w:rsidRPr="0069770B">
        <w:rPr>
          <w:rFonts w:ascii="Arial" w:eastAsia="Times New Roman" w:hAnsi="Arial" w:cs="Arial"/>
          <w:b/>
          <w:bCs/>
          <w:kern w:val="36"/>
          <w:u w:val="single"/>
          <w:lang w:eastAsia="en-AU"/>
        </w:rPr>
        <w:t>Gardner</w:t>
      </w:r>
    </w:p>
    <w:p w:rsidR="0069770B" w:rsidRDefault="0069770B" w:rsidP="0069770B">
      <w:pPr>
        <w:spacing w:after="0" w:line="240" w:lineRule="auto"/>
        <w:outlineLvl w:val="0"/>
        <w:rPr>
          <w:rFonts w:ascii="Arial" w:eastAsia="Times New Roman" w:hAnsi="Arial" w:cs="Arial"/>
          <w:b/>
          <w:bCs/>
          <w:kern w:val="36"/>
          <w:lang w:eastAsia="en-AU"/>
        </w:rPr>
      </w:pPr>
    </w:p>
    <w:p w:rsidR="00E24049" w:rsidRDefault="00E24049"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Calibri" w:hAnsi="Calibri"/>
          <w:b/>
          <w:u w:val="single"/>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Calibri" w:hAnsi="Calibri"/>
          <w:b/>
          <w:u w:val="single"/>
        </w:rPr>
      </w:pPr>
      <w:r w:rsidRPr="0069770B">
        <w:rPr>
          <w:rFonts w:ascii="Calibri" w:hAnsi="Calibri"/>
          <w:b/>
          <w:u w:val="single"/>
        </w:rPr>
        <w:t xml:space="preserve">Gardner’s </w:t>
      </w:r>
      <w:proofErr w:type="gramStart"/>
      <w:r w:rsidRPr="0069770B">
        <w:rPr>
          <w:rFonts w:ascii="Calibri" w:hAnsi="Calibri"/>
          <w:b/>
          <w:u w:val="single"/>
        </w:rPr>
        <w:t>Learning</w:t>
      </w:r>
      <w:proofErr w:type="gramEnd"/>
      <w:r w:rsidRPr="0069770B">
        <w:rPr>
          <w:rFonts w:ascii="Calibri" w:hAnsi="Calibri"/>
          <w:b/>
          <w:u w:val="single"/>
        </w:rPr>
        <w:t xml:space="preserve"> Styles / Multiple Intelligences:</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Visual-Spatial</w:t>
      </w:r>
      <w:r w:rsidRPr="0069770B">
        <w:rPr>
          <w:rFonts w:ascii="Calibri" w:hAnsi="Calibri"/>
        </w:rPr>
        <w:t xml:space="preserve"> – These learners think in terms of physical space, as do architects and sailors - very aware of their environments. They like to draw, do jigsaw puzzles, read maps and daydream. They can be taught through drawings, verbal and physical imagery. Tools for learning include models, graphics, charts, photographs, drawings, 3-D modelling, video, videoconferencing, television, multimedia, texts with pictures/charts/graphs.</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Bodily-kinesthetic</w:t>
      </w:r>
      <w:r w:rsidRPr="0069770B">
        <w:rPr>
          <w:rFonts w:ascii="Calibri" w:hAnsi="Calibri"/>
        </w:rPr>
        <w:t xml:space="preserve"> – They use the body effectively, like a dancer or a surgeon. They have a keen sense of body awareness. They like movement, making things, touching. They communicate well through body language and can be taught through physical activity, hands-on learning, acting out and role playing. Tools include equipment and real objects.</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Musical</w:t>
      </w:r>
      <w:r w:rsidRPr="0069770B">
        <w:rPr>
          <w:rFonts w:ascii="Calibri" w:hAnsi="Calibri"/>
        </w:rPr>
        <w:t xml:space="preserve"> – These show sensitivity to rhythm and sound. They love music, but they are also sensitive to sounds in their environments. They may study better with music in the background. They can be taught by turning lessons into lyrics, speaking rhythmically and tapping out time. Tools include musical instruments, music, radio, stereo, CD-ROM, multimedia.</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Interpersonal</w:t>
      </w:r>
      <w:r w:rsidRPr="0069770B">
        <w:rPr>
          <w:rFonts w:ascii="Calibri" w:hAnsi="Calibri"/>
        </w:rPr>
        <w:t xml:space="preserve"> – They enjoy understanding, interacting with others. These students learn through interaction. They have many friends, empathy for others, street smarts. They can be taught through group activities, seminars and dialogues. Tools include the telephone, audio conferencing, time and attention from the instructor, video conferencing, writing, computer conferencing, E-mail.</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Intrapersonal</w:t>
      </w:r>
      <w:r w:rsidRPr="0069770B">
        <w:rPr>
          <w:rFonts w:ascii="Calibri" w:hAnsi="Calibri"/>
        </w:rPr>
        <w:t xml:space="preserve"> – Involves understanding one's own interests and goals. These learners tend to shy away from others. They're in tune with their inner feelings; they have wisdom, intuition and motivation, as well as a strong will, confidence and opinions. They can be taught through independent study and introspection. Tools include books, creative materials, diaries, privacy and time. They are the most independent of the learners.</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Linguistic</w:t>
      </w:r>
      <w:r w:rsidRPr="0069770B">
        <w:rPr>
          <w:rFonts w:ascii="Calibri" w:hAnsi="Calibri"/>
        </w:rPr>
        <w:t xml:space="preserve"> – These use words effectively. These learners have highly developed auditory skills and often think in words. They like reading, playing word games, making up poetry or stories. They can be taught by encouraging them to say and see words, read books together. Tools include computers, games, multimedia, books, tape recorders, and lecture.</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Style w:val="Strong"/>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r w:rsidRPr="0069770B">
        <w:rPr>
          <w:rStyle w:val="Strong"/>
          <w:rFonts w:ascii="Calibri" w:hAnsi="Calibri"/>
        </w:rPr>
        <w:t>Logical -Mathematical</w:t>
      </w:r>
      <w:r w:rsidRPr="0069770B">
        <w:rPr>
          <w:rFonts w:ascii="Calibri" w:hAnsi="Calibri"/>
        </w:rPr>
        <w:t xml:space="preserve"> – They enjoy reasoning and calculating. These learners think conceptually, abstractly </w:t>
      </w:r>
      <w:proofErr w:type="gramStart"/>
      <w:r w:rsidRPr="0069770B">
        <w:rPr>
          <w:rFonts w:ascii="Calibri" w:hAnsi="Calibri"/>
        </w:rPr>
        <w:t>and</w:t>
      </w:r>
      <w:proofErr w:type="gramEnd"/>
      <w:r w:rsidRPr="0069770B">
        <w:rPr>
          <w:rFonts w:ascii="Calibri" w:hAnsi="Calibri"/>
        </w:rPr>
        <w:t xml:space="preserve"> are able to see and explore patterns and relationships. They like to experiment, solve puzzles and ask cosmic questions. They can be taught through logic games, investigations and mysteries. They need to learn and form concepts before they can deal with details.</w:t>
      </w: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rPr>
      </w:pPr>
    </w:p>
    <w:p w:rsidR="0069770B" w:rsidRPr="0069770B"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jc w:val="right"/>
        <w:rPr>
          <w:rFonts w:ascii="Calibri" w:hAnsi="Calibri"/>
        </w:rPr>
      </w:pPr>
      <w:hyperlink r:id="rId5" w:history="1">
        <w:r w:rsidRPr="0069770B">
          <w:rPr>
            <w:rStyle w:val="Hyperlink"/>
            <w:rFonts w:ascii="Calibri" w:hAnsi="Calibri"/>
          </w:rPr>
          <w:t>http://sessional.lnt.unsw.edu.au/content/how-are-they-learning/gardners-multiple-intelligences</w:t>
        </w:r>
      </w:hyperlink>
    </w:p>
    <w:p w:rsidR="0069770B" w:rsidRPr="00600894" w:rsidRDefault="0069770B" w:rsidP="0069770B">
      <w:pPr>
        <w:pStyle w:val="NormalWeb"/>
        <w:pBdr>
          <w:top w:val="single" w:sz="4" w:space="1" w:color="auto"/>
          <w:left w:val="single" w:sz="4" w:space="4" w:color="auto"/>
          <w:bottom w:val="single" w:sz="4" w:space="1" w:color="auto"/>
          <w:right w:val="single" w:sz="4" w:space="4" w:color="auto"/>
        </w:pBdr>
        <w:spacing w:before="0" w:beforeAutospacing="0" w:after="0" w:afterAutospacing="0"/>
        <w:jc w:val="right"/>
        <w:rPr>
          <w:rFonts w:ascii="Calibri" w:hAnsi="Calibri"/>
          <w:sz w:val="18"/>
          <w:szCs w:val="18"/>
        </w:rPr>
      </w:pPr>
      <w:r w:rsidRPr="0069770B">
        <w:rPr>
          <w:rFonts w:ascii="Calibri" w:hAnsi="Calibri"/>
        </w:rPr>
        <w:t>(</w:t>
      </w:r>
      <w:proofErr w:type="gramStart"/>
      <w:r w:rsidRPr="0069770B">
        <w:rPr>
          <w:rFonts w:ascii="Calibri" w:hAnsi="Calibri"/>
        </w:rPr>
        <w:t>there’s</w:t>
      </w:r>
      <w:proofErr w:type="gramEnd"/>
      <w:r w:rsidRPr="0069770B">
        <w:rPr>
          <w:rFonts w:ascii="Calibri" w:hAnsi="Calibri"/>
        </w:rPr>
        <w:t xml:space="preserve"> also a multiple intelligences test link</w:t>
      </w:r>
      <w:r w:rsidRPr="00600894">
        <w:rPr>
          <w:rFonts w:ascii="Calibri" w:hAnsi="Calibri"/>
          <w:sz w:val="18"/>
          <w:szCs w:val="18"/>
        </w:rPr>
        <w:t xml:space="preserve"> here)</w:t>
      </w:r>
    </w:p>
    <w:p w:rsidR="000A00A0" w:rsidRDefault="000A00A0"/>
    <w:sectPr w:rsidR="000A00A0" w:rsidSect="00E2404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70B"/>
    <w:rsid w:val="000246B7"/>
    <w:rsid w:val="00074A4A"/>
    <w:rsid w:val="00083A6B"/>
    <w:rsid w:val="00084133"/>
    <w:rsid w:val="000A00A0"/>
    <w:rsid w:val="001065DD"/>
    <w:rsid w:val="00161CD5"/>
    <w:rsid w:val="00173675"/>
    <w:rsid w:val="00211E91"/>
    <w:rsid w:val="00240AA0"/>
    <w:rsid w:val="00254CBD"/>
    <w:rsid w:val="003060D7"/>
    <w:rsid w:val="00354EBC"/>
    <w:rsid w:val="00380299"/>
    <w:rsid w:val="003F6247"/>
    <w:rsid w:val="00543550"/>
    <w:rsid w:val="00622C24"/>
    <w:rsid w:val="00654487"/>
    <w:rsid w:val="0069770B"/>
    <w:rsid w:val="006A4605"/>
    <w:rsid w:val="007566E8"/>
    <w:rsid w:val="007639DF"/>
    <w:rsid w:val="007D66D5"/>
    <w:rsid w:val="00804A45"/>
    <w:rsid w:val="00885779"/>
    <w:rsid w:val="008C6EF9"/>
    <w:rsid w:val="00981DF2"/>
    <w:rsid w:val="009C2C3C"/>
    <w:rsid w:val="00B07E50"/>
    <w:rsid w:val="00BD6F24"/>
    <w:rsid w:val="00C14877"/>
    <w:rsid w:val="00C57631"/>
    <w:rsid w:val="00CA782D"/>
    <w:rsid w:val="00CA7CD2"/>
    <w:rsid w:val="00D04EC3"/>
    <w:rsid w:val="00D1360D"/>
    <w:rsid w:val="00D904B8"/>
    <w:rsid w:val="00E24049"/>
    <w:rsid w:val="00E64F41"/>
    <w:rsid w:val="00F53DE4"/>
    <w:rsid w:val="00FB039C"/>
    <w:rsid w:val="00FC5523"/>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770B"/>
    <w:pPr>
      <w:spacing w:after="200" w:line="276" w:lineRule="auto"/>
    </w:pPr>
    <w:rPr>
      <w:rFonts w:ascii="Calibri" w:eastAsia="Calibri" w:hAnsi="Calibri"/>
      <w:sz w:val="22"/>
      <w:szCs w:val="22"/>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basedOn w:val="DefaultParagraphFont"/>
    <w:uiPriority w:val="22"/>
    <w:qFormat/>
    <w:rsid w:val="0069770B"/>
    <w:rPr>
      <w:b/>
      <w:bCs/>
    </w:rPr>
  </w:style>
  <w:style w:type="paragraph" w:styleId="NormalWeb">
    <w:name w:val="Normal (Web)"/>
    <w:basedOn w:val="Normal"/>
    <w:uiPriority w:val="99"/>
    <w:unhideWhenUsed/>
    <w:rsid w:val="0069770B"/>
    <w:pPr>
      <w:spacing w:before="100" w:beforeAutospacing="1" w:after="100" w:afterAutospacing="1" w:line="240" w:lineRule="auto"/>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69770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770B"/>
    <w:pPr>
      <w:spacing w:after="200" w:line="276" w:lineRule="auto"/>
    </w:pPr>
    <w:rPr>
      <w:rFonts w:ascii="Calibri" w:eastAsia="Calibri" w:hAnsi="Calibri"/>
      <w:sz w:val="22"/>
      <w:szCs w:val="22"/>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Strong">
    <w:name w:val="Strong"/>
    <w:basedOn w:val="DefaultParagraphFont"/>
    <w:uiPriority w:val="22"/>
    <w:qFormat/>
    <w:rsid w:val="0069770B"/>
    <w:rPr>
      <w:b/>
      <w:bCs/>
    </w:rPr>
  </w:style>
  <w:style w:type="paragraph" w:styleId="NormalWeb">
    <w:name w:val="Normal (Web)"/>
    <w:basedOn w:val="Normal"/>
    <w:uiPriority w:val="99"/>
    <w:unhideWhenUsed/>
    <w:rsid w:val="0069770B"/>
    <w:pPr>
      <w:spacing w:before="100" w:beforeAutospacing="1" w:after="100" w:afterAutospacing="1" w:line="240" w:lineRule="auto"/>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6977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ssional.lnt.unsw.edu.au/content/how-are-they-learning/gardners-multiple-intelligence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strangeways\Application%20Data\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3005</CharactersWithSpaces>
  <SharedDoc>false</SharedDoc>
  <HLinks>
    <vt:vector size="6" baseType="variant">
      <vt:variant>
        <vt:i4>3145853</vt:i4>
      </vt:variant>
      <vt:variant>
        <vt:i4>0</vt:i4>
      </vt:variant>
      <vt:variant>
        <vt:i4>0</vt:i4>
      </vt:variant>
      <vt:variant>
        <vt:i4>5</vt:i4>
      </vt:variant>
      <vt:variant>
        <vt:lpwstr>http://sessional.lnt.unsw.edu.au/content/how-are-they-learning/gardners-multiple-intelligences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2</cp:revision>
  <cp:lastPrinted>2010-09-21T03:36:00Z</cp:lastPrinted>
  <dcterms:created xsi:type="dcterms:W3CDTF">2012-11-08T23:10:00Z</dcterms:created>
  <dcterms:modified xsi:type="dcterms:W3CDTF">2012-11-08T23:10:00Z</dcterms:modified>
</cp:coreProperties>
</file>